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3FFE2" w14:textId="46B6BD83" w:rsidR="006B2F86" w:rsidRDefault="00522F0D" w:rsidP="00E71FC3">
      <w:pPr>
        <w:pStyle w:val="NoSpacing"/>
      </w:pPr>
      <w:r>
        <w:rPr>
          <w:u w:val="single"/>
        </w:rPr>
        <w:t>William WREUKE</w:t>
      </w:r>
      <w:r>
        <w:t xml:space="preserve">   </w:t>
      </w:r>
      <w:proofErr w:type="gramStart"/>
      <w:r>
        <w:t xml:space="preserve">   (</w:t>
      </w:r>
      <w:proofErr w:type="gramEnd"/>
      <w:r>
        <w:t>d.1485)</w:t>
      </w:r>
    </w:p>
    <w:p w14:paraId="6B913609" w14:textId="7DA75737" w:rsidR="00522F0D" w:rsidRDefault="00522F0D" w:rsidP="00E71FC3">
      <w:pPr>
        <w:pStyle w:val="NoSpacing"/>
      </w:pPr>
      <w:r>
        <w:t>of Minster in Sheppey, Kent.</w:t>
      </w:r>
    </w:p>
    <w:p w14:paraId="17C9DA89" w14:textId="35D16F7E" w:rsidR="00522F0D" w:rsidRDefault="00522F0D" w:rsidP="00E71FC3">
      <w:pPr>
        <w:pStyle w:val="NoSpacing"/>
      </w:pPr>
    </w:p>
    <w:p w14:paraId="3EAF17AE" w14:textId="5E2C3F0F" w:rsidR="00522F0D" w:rsidRDefault="00522F0D" w:rsidP="00E71FC3">
      <w:pPr>
        <w:pStyle w:val="NoSpacing"/>
      </w:pPr>
    </w:p>
    <w:p w14:paraId="627BFBE9" w14:textId="43CA3E50" w:rsidR="00522F0D" w:rsidRDefault="00522F0D" w:rsidP="00E71FC3">
      <w:pPr>
        <w:pStyle w:val="NoSpacing"/>
      </w:pPr>
      <w:r>
        <w:tab/>
        <w:t>1485</w:t>
      </w:r>
      <w:r>
        <w:tab/>
        <w:t>He made his Will.</w:t>
      </w:r>
    </w:p>
    <w:p w14:paraId="40C56E36" w14:textId="6F1582A5" w:rsidR="00522F0D" w:rsidRDefault="00522F0D" w:rsidP="00E71FC3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PRC/32/3/48a)</w:t>
      </w:r>
    </w:p>
    <w:p w14:paraId="2741E203" w14:textId="019EA09C" w:rsidR="00522F0D" w:rsidRDefault="00522F0D" w:rsidP="00522F0D">
      <w:pPr>
        <w:pStyle w:val="NoSpacing"/>
      </w:pPr>
      <w:r>
        <w:tab/>
        <w:t>1485</w:t>
      </w:r>
      <w:r>
        <w:tab/>
      </w:r>
      <w:bookmarkStart w:id="0" w:name="_GoBack"/>
      <w:r>
        <w:t>Probate of his Will.  (ibid.)</w:t>
      </w:r>
    </w:p>
    <w:p w14:paraId="3D8425FD" w14:textId="11B21FEC" w:rsidR="00522F0D" w:rsidRDefault="00522F0D" w:rsidP="00522F0D">
      <w:pPr>
        <w:pStyle w:val="NoSpacing"/>
      </w:pPr>
    </w:p>
    <w:p w14:paraId="797F6AD6" w14:textId="2832863C" w:rsidR="00522F0D" w:rsidRDefault="00522F0D" w:rsidP="00522F0D">
      <w:pPr>
        <w:pStyle w:val="NoSpacing"/>
      </w:pPr>
    </w:p>
    <w:p w14:paraId="35547441" w14:textId="7424C0F4" w:rsidR="00522F0D" w:rsidRPr="00522F0D" w:rsidRDefault="001F1962" w:rsidP="00522F0D">
      <w:pPr>
        <w:pStyle w:val="NoSpacing"/>
      </w:pPr>
      <w:r>
        <w:t>6 March 2018</w:t>
      </w:r>
      <w:bookmarkEnd w:id="0"/>
    </w:p>
    <w:sectPr w:rsidR="00522F0D" w:rsidRPr="00522F0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A4495" w14:textId="77777777" w:rsidR="00522F0D" w:rsidRDefault="00522F0D" w:rsidP="00E71FC3">
      <w:pPr>
        <w:spacing w:after="0" w:line="240" w:lineRule="auto"/>
      </w:pPr>
      <w:r>
        <w:separator/>
      </w:r>
    </w:p>
  </w:endnote>
  <w:endnote w:type="continuationSeparator" w:id="0">
    <w:p w14:paraId="27BDD4B4" w14:textId="77777777" w:rsidR="00522F0D" w:rsidRDefault="00522F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8B9A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C6C3F" w14:textId="77777777" w:rsidR="00522F0D" w:rsidRDefault="00522F0D" w:rsidP="00E71FC3">
      <w:pPr>
        <w:spacing w:after="0" w:line="240" w:lineRule="auto"/>
      </w:pPr>
      <w:r>
        <w:separator/>
      </w:r>
    </w:p>
  </w:footnote>
  <w:footnote w:type="continuationSeparator" w:id="0">
    <w:p w14:paraId="3A446DEA" w14:textId="77777777" w:rsidR="00522F0D" w:rsidRDefault="00522F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F0D"/>
    <w:rsid w:val="001A7C09"/>
    <w:rsid w:val="001F1962"/>
    <w:rsid w:val="00522F0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D575B"/>
  <w15:chartTrackingRefBased/>
  <w15:docId w15:val="{2CE651EE-5E77-4C43-A718-A5CB18DB1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15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2018-03-06T16:40:00Z</dcterms:created>
  <dcterms:modified xsi:type="dcterms:W3CDTF">2018-03-06T16:55:00Z</dcterms:modified>
</cp:coreProperties>
</file>